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25B2A" w14:textId="77777777" w:rsidR="002D7F1B" w:rsidRPr="00D373CF" w:rsidRDefault="002D7F1B" w:rsidP="0050520A">
      <w:pPr>
        <w:rPr>
          <w:rFonts w:asciiTheme="minorHAnsi" w:hAnsiTheme="minorHAnsi"/>
        </w:rPr>
      </w:pPr>
    </w:p>
    <w:p w14:paraId="2D203479" w14:textId="77777777" w:rsidR="00E652B4" w:rsidRPr="00D373CF" w:rsidRDefault="00E652B4" w:rsidP="0050520A">
      <w:pPr>
        <w:rPr>
          <w:rFonts w:asciiTheme="minorHAnsi" w:hAnsiTheme="minorHAnsi"/>
        </w:rPr>
      </w:pPr>
    </w:p>
    <w:p w14:paraId="4789D41B" w14:textId="77777777" w:rsidR="00E652B4" w:rsidRPr="00D373CF" w:rsidRDefault="00E652B4" w:rsidP="0050520A">
      <w:pPr>
        <w:rPr>
          <w:rFonts w:asciiTheme="minorHAnsi" w:hAnsiTheme="minorHAnsi"/>
        </w:rPr>
      </w:pPr>
    </w:p>
    <w:p w14:paraId="0D9AFAF6" w14:textId="77777777" w:rsidR="00D805DF" w:rsidRPr="00D373CF" w:rsidRDefault="00D805DF" w:rsidP="00D805DF">
      <w:pPr>
        <w:rPr>
          <w:rFonts w:asciiTheme="minorHAnsi" w:hAnsiTheme="minorHAnsi"/>
          <w:b/>
          <w:sz w:val="32"/>
          <w:szCs w:val="32"/>
        </w:rPr>
      </w:pPr>
      <w:r w:rsidRPr="00D373CF">
        <w:rPr>
          <w:rFonts w:asciiTheme="minorHAnsi" w:hAnsiTheme="minorHAnsi"/>
          <w:b/>
          <w:sz w:val="32"/>
          <w:szCs w:val="32"/>
        </w:rPr>
        <w:t>Spørsmål og svar</w:t>
      </w:r>
    </w:p>
    <w:p w14:paraId="0D9A591B" w14:textId="77777777" w:rsidR="00DC5469" w:rsidRPr="00D373CF" w:rsidRDefault="00DC5469" w:rsidP="00D805DF">
      <w:pPr>
        <w:rPr>
          <w:rFonts w:asciiTheme="minorHAnsi" w:hAnsiTheme="minorHAnsi"/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1"/>
        <w:gridCol w:w="6506"/>
      </w:tblGrid>
      <w:tr w:rsidR="00137B3F" w:rsidRPr="00D373CF" w14:paraId="22B12F89" w14:textId="77777777" w:rsidTr="00604D39">
        <w:tc>
          <w:tcPr>
            <w:tcW w:w="2561" w:type="dxa"/>
          </w:tcPr>
          <w:p w14:paraId="75591AF3" w14:textId="77777777" w:rsidR="00137B3F" w:rsidRPr="00D373CF" w:rsidRDefault="00137B3F" w:rsidP="00604D39">
            <w:pPr>
              <w:suppressAutoHyphens/>
              <w:ind w:left="113"/>
              <w:rPr>
                <w:rFonts w:asciiTheme="minorHAnsi" w:hAnsiTheme="minorHAnsi"/>
                <w:sz w:val="22"/>
                <w:szCs w:val="22"/>
                <w:u w:val="double"/>
              </w:rPr>
            </w:pPr>
            <w:r w:rsidRPr="00D373CF">
              <w:rPr>
                <w:rFonts w:asciiTheme="minorHAnsi" w:hAnsiTheme="minorHAnsi"/>
                <w:b/>
                <w:sz w:val="22"/>
                <w:szCs w:val="22"/>
              </w:rPr>
              <w:t>Navn på anskaffelsen</w:t>
            </w:r>
          </w:p>
        </w:tc>
        <w:tc>
          <w:tcPr>
            <w:tcW w:w="6506" w:type="dxa"/>
          </w:tcPr>
          <w:p w14:paraId="766BDAAE" w14:textId="76A7E659" w:rsidR="00137B3F" w:rsidRPr="006871B3" w:rsidRDefault="005D15E2" w:rsidP="00604D39">
            <w:pPr>
              <w:suppressAutoHyphens/>
              <w:ind w:left="113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Rammeavtale for kjøp av vedlikeholds- og trafikksikkerhetstiltak</w:t>
            </w:r>
          </w:p>
        </w:tc>
      </w:tr>
      <w:tr w:rsidR="00137B3F" w:rsidRPr="00D373CF" w14:paraId="5B77555B" w14:textId="77777777" w:rsidTr="00604D39">
        <w:tc>
          <w:tcPr>
            <w:tcW w:w="2561" w:type="dxa"/>
          </w:tcPr>
          <w:p w14:paraId="02796B06" w14:textId="77777777" w:rsidR="00137B3F" w:rsidRPr="00D373CF" w:rsidRDefault="00137B3F" w:rsidP="00604D39">
            <w:pPr>
              <w:suppressAutoHyphens/>
              <w:ind w:left="113"/>
              <w:rPr>
                <w:rFonts w:asciiTheme="minorHAnsi" w:hAnsiTheme="minorHAnsi"/>
                <w:sz w:val="22"/>
                <w:szCs w:val="22"/>
                <w:u w:val="double"/>
              </w:rPr>
            </w:pPr>
            <w:r w:rsidRPr="00D373CF">
              <w:rPr>
                <w:rFonts w:asciiTheme="minorHAnsi" w:hAnsiTheme="minorHAnsi"/>
                <w:b/>
                <w:sz w:val="22"/>
                <w:szCs w:val="22"/>
              </w:rPr>
              <w:t>ArkivsakID</w:t>
            </w:r>
          </w:p>
        </w:tc>
        <w:tc>
          <w:tcPr>
            <w:tcW w:w="6506" w:type="dxa"/>
          </w:tcPr>
          <w:p w14:paraId="070B66E7" w14:textId="77777777" w:rsidR="00137B3F" w:rsidRPr="00D373CF" w:rsidRDefault="007927D4" w:rsidP="00604D39">
            <w:pPr>
              <w:suppressAutoHyphens/>
              <w:ind w:left="113"/>
              <w:rPr>
                <w:rFonts w:asciiTheme="minorHAnsi" w:hAnsiTheme="minorHAnsi"/>
                <w:sz w:val="22"/>
                <w:szCs w:val="22"/>
                <w:u w:val="double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  <w:u w:val="double"/>
                </w:rPr>
                <w:alias w:val="sas_arkivsakid"/>
                <w:tag w:val="sas_arkivsakid"/>
                <w:id w:val="72305136"/>
                <w:lock w:val="sdtLocked"/>
                <w:dataBinding w:xpath="/document/body/sas_arkivsakid" w:storeItemID="{CE31725A-D193-4E10-BAA5-BDFE46507D8B}"/>
                <w:text/>
              </w:sdtPr>
              <w:sdtEndPr/>
              <w:sdtContent>
                <w:bookmarkStart w:id="0" w:name="sas_arkivsakid"/>
                <w:r w:rsidR="00137B3F" w:rsidRPr="006D0133">
                  <w:rPr>
                    <w:rFonts w:asciiTheme="minorHAnsi" w:hAnsiTheme="minorHAnsi"/>
                    <w:sz w:val="22"/>
                    <w:szCs w:val="22"/>
                  </w:rPr>
                  <w:t>26/8927</w:t>
                </w:r>
              </w:sdtContent>
            </w:sdt>
            <w:bookmarkEnd w:id="0"/>
          </w:p>
        </w:tc>
      </w:tr>
      <w:tr w:rsidR="00137B3F" w:rsidRPr="00D373CF" w14:paraId="34FD20A6" w14:textId="77777777" w:rsidTr="00604D39">
        <w:tc>
          <w:tcPr>
            <w:tcW w:w="2561" w:type="dxa"/>
          </w:tcPr>
          <w:p w14:paraId="0C125FB1" w14:textId="77777777" w:rsidR="00137B3F" w:rsidRPr="00D373CF" w:rsidRDefault="00137B3F" w:rsidP="00604D39">
            <w:pPr>
              <w:suppressAutoHyphens/>
              <w:ind w:left="113"/>
              <w:rPr>
                <w:rFonts w:asciiTheme="minorHAnsi" w:hAnsiTheme="minorHAnsi"/>
                <w:sz w:val="22"/>
                <w:szCs w:val="22"/>
                <w:u w:val="double"/>
              </w:rPr>
            </w:pPr>
            <w:r w:rsidRPr="00D373CF">
              <w:rPr>
                <w:rFonts w:asciiTheme="minorHAnsi" w:hAnsiTheme="minorHAnsi"/>
                <w:b/>
                <w:sz w:val="22"/>
                <w:szCs w:val="22"/>
              </w:rPr>
              <w:t xml:space="preserve">Dato </w:t>
            </w:r>
          </w:p>
        </w:tc>
        <w:tc>
          <w:tcPr>
            <w:tcW w:w="6506" w:type="dxa"/>
          </w:tcPr>
          <w:p w14:paraId="37EDB31D" w14:textId="7916EE46" w:rsidR="00137B3F" w:rsidRPr="006871B3" w:rsidRDefault="005D15E2" w:rsidP="00604D39">
            <w:pPr>
              <w:suppressAutoHyphens/>
              <w:ind w:left="113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="009E209F">
              <w:rPr>
                <w:rFonts w:asciiTheme="minorHAnsi" w:hAnsiTheme="minorHAnsi"/>
                <w:sz w:val="22"/>
                <w:szCs w:val="22"/>
              </w:rPr>
              <w:t>2</w:t>
            </w:r>
            <w:r>
              <w:rPr>
                <w:rFonts w:asciiTheme="minorHAnsi" w:hAnsiTheme="minorHAnsi"/>
                <w:sz w:val="22"/>
                <w:szCs w:val="22"/>
              </w:rPr>
              <w:t>.6.2026</w:t>
            </w:r>
          </w:p>
        </w:tc>
      </w:tr>
      <w:tr w:rsidR="00604D39" w:rsidRPr="00D373CF" w14:paraId="5BA85519" w14:textId="77777777" w:rsidTr="00604D39">
        <w:tc>
          <w:tcPr>
            <w:tcW w:w="2561" w:type="dxa"/>
          </w:tcPr>
          <w:p w14:paraId="3E2FD262" w14:textId="06742D2A" w:rsidR="00604D39" w:rsidRPr="00D373CF" w:rsidRDefault="00604D39" w:rsidP="00604D39">
            <w:pPr>
              <w:suppressAutoHyphens/>
              <w:ind w:left="113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Versjon</w:t>
            </w:r>
          </w:p>
        </w:tc>
        <w:tc>
          <w:tcPr>
            <w:tcW w:w="6506" w:type="dxa"/>
          </w:tcPr>
          <w:p w14:paraId="4BA6DE3B" w14:textId="61F34B60" w:rsidR="00604D39" w:rsidRPr="006871B3" w:rsidRDefault="009E209F" w:rsidP="00604D39">
            <w:pPr>
              <w:suppressAutoHyphens/>
              <w:ind w:left="113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</w:tr>
    </w:tbl>
    <w:p w14:paraId="6DDA5439" w14:textId="77777777" w:rsidR="00D805DF" w:rsidRPr="00D373CF" w:rsidRDefault="00D805DF" w:rsidP="00D805DF">
      <w:pPr>
        <w:rPr>
          <w:rFonts w:asciiTheme="minorHAnsi" w:hAnsiTheme="minorHAnsi"/>
          <w:sz w:val="22"/>
          <w:szCs w:val="22"/>
        </w:rPr>
      </w:pPr>
    </w:p>
    <w:p w14:paraId="6BDDF954" w14:textId="4319B18B" w:rsidR="00D805DF" w:rsidRDefault="003F10F4" w:rsidP="00D805DF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Spørsmål er anonymisert, og kan være forkortet og/eller omskrevet.</w:t>
      </w:r>
    </w:p>
    <w:p w14:paraId="4BBCF351" w14:textId="77777777" w:rsidR="00604D39" w:rsidRPr="00D373CF" w:rsidRDefault="00604D39" w:rsidP="00D805DF">
      <w:pPr>
        <w:rPr>
          <w:rFonts w:asciiTheme="minorHAnsi" w:hAnsiTheme="minorHAnsi"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"/>
        <w:gridCol w:w="3966"/>
        <w:gridCol w:w="4480"/>
      </w:tblGrid>
      <w:tr w:rsidR="00D805DF" w:rsidRPr="00D373CF" w14:paraId="2EDEA9BF" w14:textId="77777777" w:rsidTr="00604D39">
        <w:tc>
          <w:tcPr>
            <w:tcW w:w="621" w:type="dxa"/>
          </w:tcPr>
          <w:p w14:paraId="3DB2F7A3" w14:textId="70E5854A" w:rsidR="006D0133" w:rsidRPr="00D373CF" w:rsidRDefault="00D805DF" w:rsidP="00604D39">
            <w:pPr>
              <w:ind w:left="1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373CF">
              <w:rPr>
                <w:rFonts w:asciiTheme="minorHAnsi" w:hAnsiTheme="minorHAnsi"/>
                <w:b/>
                <w:sz w:val="22"/>
                <w:szCs w:val="22"/>
              </w:rPr>
              <w:t>Nr</w:t>
            </w:r>
            <w:r w:rsidR="00604D39">
              <w:rPr>
                <w:rFonts w:asciiTheme="minorHAnsi" w:hAnsiTheme="minorHAnsi"/>
                <w:b/>
                <w:sz w:val="22"/>
                <w:szCs w:val="22"/>
              </w:rPr>
              <w:t>.</w:t>
            </w:r>
          </w:p>
        </w:tc>
        <w:tc>
          <w:tcPr>
            <w:tcW w:w="3966" w:type="dxa"/>
          </w:tcPr>
          <w:p w14:paraId="15D30641" w14:textId="77777777" w:rsidR="00D805DF" w:rsidRPr="00D373CF" w:rsidRDefault="00D805DF" w:rsidP="00604D39">
            <w:pPr>
              <w:ind w:left="1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373CF">
              <w:rPr>
                <w:rFonts w:asciiTheme="minorHAnsi" w:hAnsiTheme="minorHAnsi"/>
                <w:b/>
                <w:sz w:val="22"/>
                <w:szCs w:val="22"/>
              </w:rPr>
              <w:t>SPØRSMÅL</w:t>
            </w:r>
          </w:p>
        </w:tc>
        <w:tc>
          <w:tcPr>
            <w:tcW w:w="4480" w:type="dxa"/>
          </w:tcPr>
          <w:p w14:paraId="5BA39D84" w14:textId="77777777" w:rsidR="00D805DF" w:rsidRPr="00D373CF" w:rsidRDefault="00D805DF" w:rsidP="00604D39">
            <w:pPr>
              <w:ind w:left="1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373CF">
              <w:rPr>
                <w:rFonts w:asciiTheme="minorHAnsi" w:hAnsiTheme="minorHAnsi"/>
                <w:b/>
                <w:sz w:val="22"/>
                <w:szCs w:val="22"/>
              </w:rPr>
              <w:t>SVAR</w:t>
            </w:r>
          </w:p>
        </w:tc>
      </w:tr>
      <w:tr w:rsidR="00D805DF" w:rsidRPr="00D373CF" w14:paraId="64E9A443" w14:textId="77777777" w:rsidTr="00604D39">
        <w:tc>
          <w:tcPr>
            <w:tcW w:w="621" w:type="dxa"/>
          </w:tcPr>
          <w:p w14:paraId="2F22C13B" w14:textId="77777777" w:rsidR="00D805DF" w:rsidRPr="006D0133" w:rsidRDefault="00D805DF" w:rsidP="00604D39">
            <w:pPr>
              <w:ind w:left="113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D0133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966" w:type="dxa"/>
          </w:tcPr>
          <w:p w14:paraId="635BBACA" w14:textId="75E4AB5B" w:rsidR="00D805DF" w:rsidRPr="00D373CF" w:rsidRDefault="005D15E2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  <w:r w:rsidRPr="005D15E2">
              <w:rPr>
                <w:rFonts w:asciiTheme="minorHAnsi" w:hAnsiTheme="minorHAnsi"/>
                <w:sz w:val="22"/>
                <w:szCs w:val="22"/>
              </w:rPr>
              <w:t>I CV</w:t>
            </w: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Pr="005D15E2">
              <w:rPr>
                <w:rFonts w:asciiTheme="minorHAnsi" w:hAnsiTheme="minorHAnsi"/>
                <w:sz w:val="22"/>
                <w:szCs w:val="22"/>
              </w:rPr>
              <w:t>malene er det presisert at det kan legges til ekstra rader i punktene 2 og 3. Ellers skal punktene fylles ut som de er. Vi ber om bekreftelse på at det også i punkt 4 kan legges til rader, da det er synd om relevante kurs / annen kompetanse ikke skulle kunne bli evaluert.</w:t>
            </w:r>
          </w:p>
        </w:tc>
        <w:tc>
          <w:tcPr>
            <w:tcW w:w="4480" w:type="dxa"/>
          </w:tcPr>
          <w:p w14:paraId="5119C6BA" w14:textId="287BB72A" w:rsidR="00D805DF" w:rsidRPr="00D373CF" w:rsidRDefault="005D15E2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Ja. Dersom det er nødvendig, kan det også legges til rader i punkt 4.</w:t>
            </w:r>
          </w:p>
        </w:tc>
      </w:tr>
      <w:tr w:rsidR="00D805DF" w:rsidRPr="00D373CF" w14:paraId="68B0C4DE" w14:textId="77777777" w:rsidTr="00604D39">
        <w:tc>
          <w:tcPr>
            <w:tcW w:w="621" w:type="dxa"/>
          </w:tcPr>
          <w:p w14:paraId="724F7E3F" w14:textId="77777777" w:rsidR="00D805DF" w:rsidRPr="006D0133" w:rsidRDefault="006D0133" w:rsidP="00604D39">
            <w:pPr>
              <w:ind w:left="113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3966" w:type="dxa"/>
          </w:tcPr>
          <w:p w14:paraId="6EAB23E8" w14:textId="089FE48B" w:rsidR="00D805DF" w:rsidRPr="00D373CF" w:rsidRDefault="005D15E2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  <w:r w:rsidRPr="005D15E2">
              <w:rPr>
                <w:rFonts w:asciiTheme="minorHAnsi" w:hAnsiTheme="minorHAnsi"/>
                <w:sz w:val="22"/>
                <w:szCs w:val="22"/>
              </w:rPr>
              <w:t>Det kunne også vært en fordel om CV malene var delt inn i "prosjekt/kontrakt/avtale", "oppdragsgiver", "arbeidssted", "stilling/rolle". Slik det er utformet i dag er det uklart om "arbeidssted" skal inneholde informasjon om hva slags type arbeid som er utført og på hvilket prosjekt?</w:t>
            </w:r>
          </w:p>
        </w:tc>
        <w:tc>
          <w:tcPr>
            <w:tcW w:w="4480" w:type="dxa"/>
          </w:tcPr>
          <w:p w14:paraId="368D6036" w14:textId="13F7289F" w:rsidR="00D805DF" w:rsidRPr="00D373CF" w:rsidRDefault="005D15E2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Jeg antar dette gjelder punkt 3 Erfaring. Under arbeidssted er det ment arbeidsgiver. Dere kan gjerne legge til hvilken stilling/rolle vedkommende hadde hos arbeidsgiveren.</w:t>
            </w:r>
          </w:p>
        </w:tc>
      </w:tr>
      <w:tr w:rsidR="00D805DF" w:rsidRPr="00D373CF" w14:paraId="44880C3A" w14:textId="77777777" w:rsidTr="00604D39">
        <w:tc>
          <w:tcPr>
            <w:tcW w:w="621" w:type="dxa"/>
          </w:tcPr>
          <w:p w14:paraId="607D5CE7" w14:textId="77777777" w:rsidR="00D805DF" w:rsidRPr="00D373CF" w:rsidRDefault="00D805DF" w:rsidP="00604D39">
            <w:pPr>
              <w:ind w:left="113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373CF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3966" w:type="dxa"/>
          </w:tcPr>
          <w:p w14:paraId="26DD915B" w14:textId="77777777" w:rsidR="00DD52FD" w:rsidRPr="00DD52FD" w:rsidRDefault="00DD52FD" w:rsidP="00DD52FD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  <w:r w:rsidRPr="00DD52FD">
              <w:rPr>
                <w:rFonts w:asciiTheme="minorHAnsi" w:hAnsiTheme="minorHAnsi"/>
                <w:sz w:val="22"/>
                <w:szCs w:val="22"/>
              </w:rPr>
              <w:t>Det stemmer at det gjelder punkt 3.</w:t>
            </w:r>
            <w:r w:rsidRPr="00DD52FD">
              <w:rPr>
                <w:rFonts w:asciiTheme="minorHAnsi" w:hAnsiTheme="minorHAnsi"/>
                <w:sz w:val="22"/>
                <w:szCs w:val="22"/>
              </w:rPr>
              <w:br/>
            </w:r>
            <w:r w:rsidRPr="00DD52FD">
              <w:rPr>
                <w:rFonts w:asciiTheme="minorHAnsi" w:hAnsiTheme="minorHAnsi"/>
                <w:sz w:val="22"/>
                <w:szCs w:val="22"/>
              </w:rPr>
              <w:br/>
              <w:t>Vi opplever at det er noe uklart hvordan disse opplysningene skal danne grunnlag for evaluering av kompetanse, dersom man kun skal oppgi arbeidssted og rolle. Med arbeidssted, menes arbeidsgiver eller prosjekt?</w:t>
            </w:r>
            <w:r w:rsidRPr="00DD52FD">
              <w:rPr>
                <w:rFonts w:asciiTheme="minorHAnsi" w:hAnsiTheme="minorHAnsi"/>
                <w:sz w:val="22"/>
                <w:szCs w:val="22"/>
              </w:rPr>
              <w:br/>
            </w:r>
            <w:r w:rsidRPr="00DD52FD">
              <w:rPr>
                <w:rFonts w:asciiTheme="minorHAnsi" w:hAnsiTheme="minorHAnsi"/>
                <w:sz w:val="22"/>
                <w:szCs w:val="22"/>
              </w:rPr>
              <w:br/>
              <w:t>For å sikre at vi utformer tilbudet i tråd med deres forventninger, ber vi om en nærmere presisering av følgende:</w:t>
            </w:r>
            <w:r w:rsidRPr="00DD52FD">
              <w:rPr>
                <w:rFonts w:asciiTheme="minorHAnsi" w:hAnsiTheme="minorHAnsi"/>
                <w:sz w:val="22"/>
                <w:szCs w:val="22"/>
              </w:rPr>
              <w:br/>
            </w:r>
          </w:p>
          <w:p w14:paraId="1D1E0543" w14:textId="77777777" w:rsidR="00DD52FD" w:rsidRPr="00DD52FD" w:rsidRDefault="00DD52FD" w:rsidP="00DD52FD">
            <w:pPr>
              <w:numPr>
                <w:ilvl w:val="0"/>
                <w:numId w:val="1"/>
              </w:numPr>
              <w:rPr>
                <w:rFonts w:asciiTheme="minorHAnsi" w:hAnsiTheme="minorHAnsi"/>
                <w:sz w:val="22"/>
                <w:szCs w:val="22"/>
              </w:rPr>
            </w:pPr>
            <w:r w:rsidRPr="00DD52FD">
              <w:rPr>
                <w:rFonts w:asciiTheme="minorHAnsi" w:hAnsiTheme="minorHAnsi"/>
                <w:sz w:val="22"/>
                <w:szCs w:val="22"/>
              </w:rPr>
              <w:t>Vil evalueringen av kompetanse også omfatte </w:t>
            </w:r>
            <w:r w:rsidRPr="00DD52FD">
              <w:rPr>
                <w:rFonts w:asciiTheme="minorHAnsi" w:hAnsiTheme="minorHAnsi"/>
                <w:b/>
                <w:bCs/>
                <w:sz w:val="22"/>
                <w:szCs w:val="22"/>
              </w:rPr>
              <w:t>relevans og innhold i tidligere prosjekter/arbeidsoppgaver</w:t>
            </w:r>
            <w:r w:rsidRPr="00DD52FD">
              <w:rPr>
                <w:rFonts w:asciiTheme="minorHAnsi" w:hAnsiTheme="minorHAnsi"/>
                <w:sz w:val="22"/>
                <w:szCs w:val="22"/>
              </w:rPr>
              <w:t>, utover rene opplysninger om tidsrom og arbeidssted (arbeidsgiver)?</w:t>
            </w:r>
          </w:p>
          <w:p w14:paraId="23BC8D78" w14:textId="77777777" w:rsidR="00DD52FD" w:rsidRPr="00DD52FD" w:rsidRDefault="00DD52FD" w:rsidP="00DD52FD">
            <w:pPr>
              <w:numPr>
                <w:ilvl w:val="0"/>
                <w:numId w:val="1"/>
              </w:numPr>
              <w:rPr>
                <w:rFonts w:asciiTheme="minorHAnsi" w:hAnsiTheme="minorHAnsi"/>
                <w:sz w:val="22"/>
                <w:szCs w:val="22"/>
              </w:rPr>
            </w:pPr>
            <w:r w:rsidRPr="00DD52FD">
              <w:rPr>
                <w:rFonts w:asciiTheme="minorHAnsi" w:hAnsiTheme="minorHAnsi"/>
                <w:sz w:val="22"/>
                <w:szCs w:val="22"/>
              </w:rPr>
              <w:lastRenderedPageBreak/>
              <w:t>Dersom ja, er det ønskelig at dette beskrives nærmere (f.eks. prosjektbeskrivelse, rolle), selv om dette ikke er eksplisitt etterspurt?</w:t>
            </w:r>
          </w:p>
          <w:p w14:paraId="138BFBEE" w14:textId="77777777" w:rsidR="00DD52FD" w:rsidRPr="00DD52FD" w:rsidRDefault="00DD52FD" w:rsidP="00DD52FD">
            <w:pPr>
              <w:numPr>
                <w:ilvl w:val="0"/>
                <w:numId w:val="1"/>
              </w:numPr>
              <w:rPr>
                <w:rFonts w:asciiTheme="minorHAnsi" w:hAnsiTheme="minorHAnsi"/>
                <w:sz w:val="22"/>
                <w:szCs w:val="22"/>
              </w:rPr>
            </w:pPr>
            <w:r w:rsidRPr="00DD52FD">
              <w:rPr>
                <w:rFonts w:asciiTheme="minorHAnsi" w:hAnsiTheme="minorHAnsi"/>
                <w:sz w:val="22"/>
                <w:szCs w:val="22"/>
              </w:rPr>
              <w:t>Hvordan vil oppdragsgiver </w:t>
            </w:r>
            <w:r w:rsidRPr="00DD52FD">
              <w:rPr>
                <w:rFonts w:asciiTheme="minorHAnsi" w:hAnsiTheme="minorHAnsi"/>
                <w:b/>
                <w:bCs/>
                <w:sz w:val="22"/>
                <w:szCs w:val="22"/>
              </w:rPr>
              <w:t>skille mellom høy og lav måloppnåelse</w:t>
            </w:r>
            <w:r w:rsidRPr="00DD52FD">
              <w:rPr>
                <w:rFonts w:asciiTheme="minorHAnsi" w:hAnsiTheme="minorHAnsi"/>
                <w:sz w:val="22"/>
                <w:szCs w:val="22"/>
              </w:rPr>
              <w:t> innenfor dette kriteriet?</w:t>
            </w:r>
          </w:p>
          <w:p w14:paraId="4461E51B" w14:textId="77777777" w:rsidR="00D805DF" w:rsidRPr="00D373CF" w:rsidRDefault="00D805DF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480" w:type="dxa"/>
          </w:tcPr>
          <w:p w14:paraId="29EB1191" w14:textId="1FE05CA2" w:rsidR="00605FD2" w:rsidRPr="00605FD2" w:rsidRDefault="00605FD2" w:rsidP="00605FD2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  <w:r w:rsidRPr="00605FD2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Vi har </w:t>
            </w:r>
            <w:r>
              <w:rPr>
                <w:rFonts w:asciiTheme="minorHAnsi" w:hAnsiTheme="minorHAnsi"/>
                <w:sz w:val="22"/>
                <w:szCs w:val="22"/>
              </w:rPr>
              <w:t>be</w:t>
            </w:r>
            <w:r w:rsidRPr="00605FD2">
              <w:rPr>
                <w:rFonts w:asciiTheme="minorHAnsi" w:hAnsiTheme="minorHAnsi"/>
                <w:sz w:val="22"/>
                <w:szCs w:val="22"/>
              </w:rPr>
              <w:t xml:space="preserve">skrevet i konkurransegrunnlaget </w:t>
            </w:r>
            <w:r w:rsidR="007E634E">
              <w:rPr>
                <w:rFonts w:asciiTheme="minorHAnsi" w:hAnsiTheme="minorHAnsi"/>
                <w:sz w:val="22"/>
                <w:szCs w:val="22"/>
              </w:rPr>
              <w:t>hvordan</w:t>
            </w:r>
            <w:r w:rsidR="00212B46">
              <w:rPr>
                <w:rFonts w:asciiTheme="minorHAnsi" w:hAnsiTheme="minorHAnsi"/>
                <w:sz w:val="22"/>
                <w:szCs w:val="22"/>
              </w:rPr>
              <w:t xml:space="preserve"> vi tenker å evaluere </w:t>
            </w:r>
            <w:r w:rsidR="00EF76C4">
              <w:rPr>
                <w:rFonts w:asciiTheme="minorHAnsi" w:hAnsiTheme="minorHAnsi"/>
                <w:sz w:val="22"/>
                <w:szCs w:val="22"/>
              </w:rPr>
              <w:t>kompetansen til tilbudt nøkkelpersonell</w:t>
            </w:r>
            <w:r w:rsidRPr="00605FD2">
              <w:rPr>
                <w:rFonts w:asciiTheme="minorHAnsi" w:hAnsiTheme="minorHAnsi"/>
                <w:sz w:val="22"/>
                <w:szCs w:val="22"/>
              </w:rPr>
              <w:t>: «Kommunen ønsker at ressursene leverandøren skal bruke i entreprisene under rammeavtalen har utdanning og erfaring som gjør dem best mulig egnet til å gjennomføre oppdragene som beskrevet i vedlegg 1 og vedlegg 2. Det vil være en fordel om flest mulig av ressursene har arbeidet i et trafikkmiljø.»</w:t>
            </w:r>
          </w:p>
          <w:p w14:paraId="3A0DC0EB" w14:textId="77777777" w:rsidR="00605FD2" w:rsidRPr="00605FD2" w:rsidRDefault="00605FD2" w:rsidP="00605FD2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</w:p>
          <w:p w14:paraId="3CAEB7A9" w14:textId="5AC37906" w:rsidR="00605FD2" w:rsidRPr="00605FD2" w:rsidRDefault="00EF76C4" w:rsidP="00605FD2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Dere bør derfor beskrive</w:t>
            </w:r>
            <w:r w:rsidR="00605FD2" w:rsidRPr="00605FD2">
              <w:rPr>
                <w:rFonts w:asciiTheme="minorHAnsi" w:hAnsiTheme="minorHAnsi"/>
                <w:sz w:val="22"/>
                <w:szCs w:val="22"/>
              </w:rPr>
              <w:t xml:space="preserve"> a) erfaring i tilsvarende roller som det CV-en krever (bas, prosjektleder osv) og b) i hvilken grad ressursene har arbeidet i trafikkmiljø. Det er dette vi vil sammenligne CV-ene på.</w:t>
            </w:r>
          </w:p>
          <w:p w14:paraId="7A9F18D1" w14:textId="77777777" w:rsidR="00D805DF" w:rsidRPr="00D373CF" w:rsidRDefault="00D805DF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05DF" w:rsidRPr="00D373CF" w14:paraId="78FBB92C" w14:textId="77777777" w:rsidTr="00604D39">
        <w:tc>
          <w:tcPr>
            <w:tcW w:w="621" w:type="dxa"/>
          </w:tcPr>
          <w:p w14:paraId="3249E21D" w14:textId="77777777" w:rsidR="00D805DF" w:rsidRPr="00D373CF" w:rsidRDefault="00D805DF" w:rsidP="00604D39">
            <w:pPr>
              <w:ind w:left="113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373CF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3966" w:type="dxa"/>
          </w:tcPr>
          <w:p w14:paraId="57745298" w14:textId="77777777" w:rsidR="00D805DF" w:rsidRPr="00D373CF" w:rsidRDefault="00D805DF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480" w:type="dxa"/>
          </w:tcPr>
          <w:p w14:paraId="249165D1" w14:textId="77777777" w:rsidR="00D805DF" w:rsidRPr="00D373CF" w:rsidRDefault="00D805DF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05DF" w:rsidRPr="00D373CF" w14:paraId="38201434" w14:textId="77777777" w:rsidTr="00604D39">
        <w:tc>
          <w:tcPr>
            <w:tcW w:w="621" w:type="dxa"/>
          </w:tcPr>
          <w:p w14:paraId="6BFBBA4D" w14:textId="77777777" w:rsidR="00D805DF" w:rsidRPr="00D373CF" w:rsidRDefault="006D0133" w:rsidP="00604D39">
            <w:pPr>
              <w:ind w:left="113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3966" w:type="dxa"/>
          </w:tcPr>
          <w:p w14:paraId="33271CC7" w14:textId="77777777" w:rsidR="00D805DF" w:rsidRPr="00D373CF" w:rsidRDefault="00D805DF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480" w:type="dxa"/>
          </w:tcPr>
          <w:p w14:paraId="7E87BB0E" w14:textId="77777777" w:rsidR="00D805DF" w:rsidRPr="00D373CF" w:rsidRDefault="00D805DF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05DF" w:rsidRPr="00D373CF" w14:paraId="188F3D31" w14:textId="77777777" w:rsidTr="00604D39">
        <w:tc>
          <w:tcPr>
            <w:tcW w:w="621" w:type="dxa"/>
          </w:tcPr>
          <w:p w14:paraId="41B3DC24" w14:textId="77777777" w:rsidR="00D805DF" w:rsidRPr="00D373CF" w:rsidRDefault="00D805DF" w:rsidP="00604D39">
            <w:pPr>
              <w:ind w:left="113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373CF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3966" w:type="dxa"/>
          </w:tcPr>
          <w:p w14:paraId="2C113555" w14:textId="77777777" w:rsidR="00D805DF" w:rsidRPr="00D373CF" w:rsidRDefault="00D805DF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480" w:type="dxa"/>
          </w:tcPr>
          <w:p w14:paraId="2B37D911" w14:textId="77777777" w:rsidR="00D805DF" w:rsidRPr="00D373CF" w:rsidRDefault="00D805DF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05DF" w:rsidRPr="00D373CF" w14:paraId="50BA7EBD" w14:textId="77777777" w:rsidTr="00604D39">
        <w:tc>
          <w:tcPr>
            <w:tcW w:w="621" w:type="dxa"/>
          </w:tcPr>
          <w:p w14:paraId="4A2B3660" w14:textId="77777777" w:rsidR="00D805DF" w:rsidRPr="00D373CF" w:rsidRDefault="00D805DF" w:rsidP="00604D39">
            <w:pPr>
              <w:ind w:left="113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373CF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3966" w:type="dxa"/>
          </w:tcPr>
          <w:p w14:paraId="76D1D5D7" w14:textId="77777777" w:rsidR="00D805DF" w:rsidRPr="00D373CF" w:rsidRDefault="00D805DF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480" w:type="dxa"/>
          </w:tcPr>
          <w:p w14:paraId="6B05988E" w14:textId="77777777" w:rsidR="00D805DF" w:rsidRPr="00D373CF" w:rsidRDefault="00D805DF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05DF" w:rsidRPr="00D373CF" w14:paraId="06C171A7" w14:textId="77777777" w:rsidTr="00604D39">
        <w:tc>
          <w:tcPr>
            <w:tcW w:w="621" w:type="dxa"/>
          </w:tcPr>
          <w:p w14:paraId="1D9CFBF1" w14:textId="77777777" w:rsidR="00D805DF" w:rsidRPr="00D373CF" w:rsidRDefault="00D805DF" w:rsidP="00604D39">
            <w:pPr>
              <w:ind w:left="113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373CF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3966" w:type="dxa"/>
          </w:tcPr>
          <w:p w14:paraId="2A7A19E1" w14:textId="77777777" w:rsidR="00D805DF" w:rsidRPr="00D373CF" w:rsidRDefault="00D805DF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480" w:type="dxa"/>
          </w:tcPr>
          <w:p w14:paraId="293F9199" w14:textId="77777777" w:rsidR="00D805DF" w:rsidRPr="00D373CF" w:rsidRDefault="00D805DF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05DF" w:rsidRPr="00D373CF" w14:paraId="685CAE4A" w14:textId="77777777" w:rsidTr="00604D39">
        <w:tc>
          <w:tcPr>
            <w:tcW w:w="621" w:type="dxa"/>
          </w:tcPr>
          <w:p w14:paraId="4631C9B1" w14:textId="77777777" w:rsidR="00D805DF" w:rsidRPr="00D373CF" w:rsidRDefault="00D805DF" w:rsidP="00604D39">
            <w:pPr>
              <w:ind w:left="113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373CF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3966" w:type="dxa"/>
          </w:tcPr>
          <w:p w14:paraId="7F1363B6" w14:textId="77777777" w:rsidR="00D805DF" w:rsidRPr="00D373CF" w:rsidRDefault="00D805DF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480" w:type="dxa"/>
          </w:tcPr>
          <w:p w14:paraId="25E54A36" w14:textId="77777777" w:rsidR="00D805DF" w:rsidRPr="00D373CF" w:rsidRDefault="00D805DF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805DF" w:rsidRPr="00D373CF" w14:paraId="76AFBD31" w14:textId="77777777" w:rsidTr="00604D39">
        <w:tc>
          <w:tcPr>
            <w:tcW w:w="621" w:type="dxa"/>
          </w:tcPr>
          <w:p w14:paraId="46974152" w14:textId="77777777" w:rsidR="00D805DF" w:rsidRPr="00D373CF" w:rsidRDefault="00D805DF" w:rsidP="00604D39">
            <w:pPr>
              <w:ind w:left="113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373CF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3966" w:type="dxa"/>
          </w:tcPr>
          <w:p w14:paraId="33B1CAF8" w14:textId="77777777" w:rsidR="00D805DF" w:rsidRPr="00D373CF" w:rsidRDefault="00D805DF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480" w:type="dxa"/>
          </w:tcPr>
          <w:p w14:paraId="46C46050" w14:textId="77777777" w:rsidR="00D805DF" w:rsidRPr="00D373CF" w:rsidRDefault="00D805DF" w:rsidP="00604D39">
            <w:pPr>
              <w:ind w:left="113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EFA02BA" w14:textId="77777777" w:rsidR="00D805DF" w:rsidRPr="00D373CF" w:rsidRDefault="00D805DF" w:rsidP="00D805DF">
      <w:pPr>
        <w:rPr>
          <w:rFonts w:asciiTheme="minorHAnsi" w:hAnsiTheme="minorHAnsi"/>
        </w:rPr>
      </w:pPr>
    </w:p>
    <w:p w14:paraId="68477235" w14:textId="77777777" w:rsidR="00D805DF" w:rsidRPr="00D373CF" w:rsidRDefault="00D805DF" w:rsidP="00D805DF">
      <w:pPr>
        <w:rPr>
          <w:rFonts w:asciiTheme="minorHAnsi" w:hAnsiTheme="minorHAnsi"/>
        </w:rPr>
      </w:pPr>
    </w:p>
    <w:sectPr w:rsidR="00D805DF" w:rsidRPr="00D373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941" w:right="1701" w:bottom="1021" w:left="1701" w:header="822" w:footer="52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E3DB4" w14:textId="77777777" w:rsidR="007927D4" w:rsidRDefault="007927D4">
      <w:r>
        <w:separator/>
      </w:r>
    </w:p>
  </w:endnote>
  <w:endnote w:type="continuationSeparator" w:id="0">
    <w:p w14:paraId="40837031" w14:textId="77777777" w:rsidR="007927D4" w:rsidRDefault="0079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DB324" w14:textId="77777777" w:rsidR="006871B3" w:rsidRDefault="006871B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4A93B" w14:textId="77777777" w:rsidR="008B79A8" w:rsidRDefault="008B79A8">
    <w:r>
      <w:tab/>
    </w:r>
    <w:r>
      <w:tab/>
    </w:r>
    <w:r>
      <w:rPr>
        <w:snapToGrid w:val="0"/>
        <w:lang w:eastAsia="en-US"/>
      </w:rPr>
      <w:t xml:space="preserve">Side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PAGE </w:instrText>
    </w:r>
    <w:r>
      <w:rPr>
        <w:snapToGrid w:val="0"/>
        <w:lang w:eastAsia="en-US"/>
      </w:rPr>
      <w:fldChar w:fldCharType="separate"/>
    </w:r>
    <w:r>
      <w:rPr>
        <w:noProof/>
        <w:snapToGrid w:val="0"/>
      </w:rPr>
      <w:t>3</w:t>
    </w:r>
    <w:r>
      <w:rPr>
        <w:snapToGrid w:val="0"/>
        <w:lang w:eastAsia="en-US"/>
      </w:rPr>
      <w:fldChar w:fldCharType="end"/>
    </w:r>
    <w:r>
      <w:rPr>
        <w:snapToGrid w:val="0"/>
        <w:lang w:eastAsia="en-US"/>
      </w:rPr>
      <w:t xml:space="preserve"> av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NUMPAGES </w:instrText>
    </w:r>
    <w:r>
      <w:rPr>
        <w:snapToGrid w:val="0"/>
        <w:lang w:eastAsia="en-US"/>
      </w:rPr>
      <w:fldChar w:fldCharType="separate"/>
    </w:r>
    <w:r w:rsidR="00CD3A64">
      <w:rPr>
        <w:noProof/>
        <w:snapToGrid w:val="0"/>
        <w:lang w:eastAsia="en-US"/>
      </w:rPr>
      <w:t>1</w:t>
    </w:r>
    <w:r>
      <w:rPr>
        <w:snapToGrid w:val="0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58"/>
      <w:gridCol w:w="2874"/>
      <w:gridCol w:w="1984"/>
      <w:gridCol w:w="1629"/>
    </w:tblGrid>
    <w:tr w:rsidR="008B79A8" w14:paraId="6712D721" w14:textId="77777777">
      <w:trPr>
        <w:cantSplit/>
      </w:trPr>
      <w:tc>
        <w:tcPr>
          <w:tcW w:w="2158" w:type="dxa"/>
          <w:tcBorders>
            <w:left w:val="single" w:sz="4" w:space="0" w:color="auto"/>
            <w:right w:val="single" w:sz="4" w:space="0" w:color="auto"/>
          </w:tcBorders>
        </w:tcPr>
        <w:p w14:paraId="2E6BE477" w14:textId="77777777" w:rsidR="008B79A8" w:rsidRDefault="008B79A8">
          <w:pPr>
            <w:rPr>
              <w:rFonts w:ascii="Helvetica" w:hAnsi="Helvetica"/>
              <w:sz w:val="15"/>
            </w:rPr>
          </w:pPr>
          <w:bookmarkStart w:id="3" w:name="_Hlt54618328"/>
          <w:bookmarkEnd w:id="3"/>
          <w:r>
            <w:rPr>
              <w:rFonts w:ascii="Helvetica" w:hAnsi="Helvetica"/>
              <w:sz w:val="15"/>
            </w:rPr>
            <w:t>Besøksadresse:</w:t>
          </w:r>
        </w:p>
        <w:p w14:paraId="7C287C8C" w14:textId="52A43872" w:rsidR="008B79A8" w:rsidRDefault="007927D4">
          <w:pPr>
            <w:rPr>
              <w:rFonts w:ascii="Helvetica" w:hAnsi="Helvetica"/>
              <w:sz w:val="15"/>
            </w:rPr>
          </w:pPr>
          <w:sdt>
            <w:sdtPr>
              <w:rPr>
                <w:rFonts w:ascii="Helvetica" w:hAnsi="Helvetica"/>
                <w:noProof/>
                <w:sz w:val="15"/>
              </w:rPr>
              <w:alias w:val="Sse_Adr"/>
              <w:tag w:val="Sse_Adr"/>
              <w:id w:val="89762634"/>
              <w:lock w:val="sdtLocked"/>
              <w:dataBinding w:xpath="/document/footer/Sse_Adr" w:storeItemID="{CE31725A-D193-4E10-BAA5-BDFE46507D8B}"/>
              <w:text/>
            </w:sdtPr>
            <w:sdtEndPr/>
            <w:sdtContent>
              <w:bookmarkStart w:id="4" w:name="Sse_Adr"/>
              <w:r w:rsidR="00F0275B">
                <w:rPr>
                  <w:rFonts w:ascii="Helvetica" w:hAnsi="Helvetica"/>
                  <w:noProof/>
                  <w:sz w:val="15"/>
                </w:rPr>
                <w:t>Arnold Haukelands Plass 10</w:t>
              </w:r>
            </w:sdtContent>
          </w:sdt>
          <w:bookmarkEnd w:id="4"/>
        </w:p>
        <w:p w14:paraId="383F0677" w14:textId="316C8AF0" w:rsidR="008B79A8" w:rsidRDefault="007927D4">
          <w:pPr>
            <w:rPr>
              <w:rFonts w:ascii="Helvetica" w:hAnsi="Helvetica"/>
              <w:vanish/>
              <w:sz w:val="15"/>
            </w:rPr>
          </w:pPr>
          <w:sdt>
            <w:sdtPr>
              <w:rPr>
                <w:rFonts w:ascii="Helvetica" w:hAnsi="Helvetica"/>
                <w:noProof/>
                <w:vanish/>
                <w:sz w:val="15"/>
              </w:rPr>
              <w:alias w:val="Sse_Adr2"/>
              <w:tag w:val="Sse_Adr2"/>
              <w:id w:val="58369842"/>
              <w:lock w:val="sdtLocked"/>
              <w:dataBinding w:xpath="/document/footer/Sse_Adr2" w:storeItemID="{CE31725A-D193-4E10-BAA5-BDFE46507D8B}"/>
              <w:text/>
            </w:sdtPr>
            <w:sdtEndPr/>
            <w:sdtContent>
              <w:bookmarkStart w:id="5" w:name="Sse_Adr2"/>
              <w:r w:rsidR="009E209F">
                <w:rPr>
                  <w:rFonts w:ascii="Helvetica" w:hAnsi="Helvetica"/>
                  <w:noProof/>
                  <w:vanish/>
                  <w:sz w:val="15"/>
                </w:rPr>
                <w:t xml:space="preserve"> </w:t>
              </w:r>
            </w:sdtContent>
          </w:sdt>
          <w:bookmarkEnd w:id="5"/>
        </w:p>
        <w:p w14:paraId="64E7C398" w14:textId="77777777" w:rsidR="008B79A8" w:rsidRDefault="007927D4">
          <w:pPr>
            <w:rPr>
              <w:rFonts w:ascii="Helvetica" w:hAnsi="Helvetica"/>
              <w:sz w:val="15"/>
            </w:rPr>
          </w:pPr>
          <w:sdt>
            <w:sdtPr>
              <w:rPr>
                <w:rFonts w:ascii="Helvetica" w:hAnsi="Helvetica"/>
                <w:noProof/>
                <w:sz w:val="15"/>
              </w:rPr>
              <w:alias w:val="Sse_Postnr"/>
              <w:tag w:val="Sse_Postnr"/>
              <w:id w:val="57361454"/>
              <w:lock w:val="sdtLocked"/>
              <w:dataBinding w:xpath="/document/footer/Sse_Postnr" w:storeItemID="{CE31725A-D193-4E10-BAA5-BDFE46507D8B}"/>
              <w:text/>
            </w:sdtPr>
            <w:sdtEndPr/>
            <w:sdtContent>
              <w:bookmarkStart w:id="6" w:name="Sse_Postnr"/>
              <w:r w:rsidR="00CD3A64" w:rsidRPr="008776A6">
                <w:rPr>
                  <w:rFonts w:ascii="Helvetica" w:hAnsi="Helvetica"/>
                  <w:noProof/>
                  <w:sz w:val="15"/>
                </w:rPr>
                <w:t>1304</w:t>
              </w:r>
            </w:sdtContent>
          </w:sdt>
          <w:bookmarkEnd w:id="6"/>
          <w:r w:rsidR="008B79A8">
            <w:rPr>
              <w:rFonts w:ascii="Helvetica" w:hAnsi="Helvetica"/>
              <w:sz w:val="15"/>
            </w:rPr>
            <w:t xml:space="preserve">  </w:t>
          </w:r>
          <w:sdt>
            <w:sdtPr>
              <w:rPr>
                <w:rFonts w:ascii="Helvetica" w:hAnsi="Helvetica"/>
                <w:sz w:val="15"/>
              </w:rPr>
              <w:alias w:val="Sse_Poststed"/>
              <w:tag w:val="Sse_Poststed"/>
              <w:id w:val="83202270"/>
              <w:lock w:val="sdtLocked"/>
              <w:dataBinding w:xpath="/document/footer/Sse_Poststed" w:storeItemID="{CE31725A-D193-4E10-BAA5-BDFE46507D8B}"/>
              <w:text/>
            </w:sdtPr>
            <w:sdtEndPr/>
            <w:sdtContent>
              <w:bookmarkStart w:id="7" w:name="Sse_Poststed"/>
              <w:r w:rsidR="008B79A8">
                <w:rPr>
                  <w:rFonts w:ascii="Helvetica" w:hAnsi="Helvetica"/>
                  <w:sz w:val="15"/>
                </w:rPr>
                <w:t>SANDVIKA</w:t>
              </w:r>
            </w:sdtContent>
          </w:sdt>
          <w:bookmarkEnd w:id="7"/>
        </w:p>
      </w:tc>
      <w:tc>
        <w:tcPr>
          <w:tcW w:w="2874" w:type="dxa"/>
          <w:tcBorders>
            <w:left w:val="single" w:sz="4" w:space="0" w:color="auto"/>
            <w:right w:val="single" w:sz="4" w:space="0" w:color="auto"/>
          </w:tcBorders>
        </w:tcPr>
        <w:p w14:paraId="2A47792F" w14:textId="77777777" w:rsidR="008B79A8" w:rsidRDefault="008B79A8">
          <w:pPr>
            <w:rPr>
              <w:rFonts w:ascii="Helvetica" w:hAnsi="Helvetica"/>
              <w:sz w:val="15"/>
            </w:rPr>
          </w:pPr>
          <w:r>
            <w:rPr>
              <w:rFonts w:ascii="Helvetica" w:hAnsi="Helvetica"/>
              <w:sz w:val="15"/>
            </w:rPr>
            <w:t>Postadresse:</w:t>
          </w:r>
        </w:p>
        <w:p w14:paraId="1300C72F" w14:textId="77777777" w:rsidR="008B79A8" w:rsidRDefault="008B79A8">
          <w:pPr>
            <w:rPr>
              <w:rFonts w:ascii="Helvetica" w:hAnsi="Helvetica"/>
              <w:sz w:val="15"/>
            </w:rPr>
          </w:pPr>
          <w:r>
            <w:rPr>
              <w:rFonts w:ascii="Helvetica" w:hAnsi="Helvetica"/>
              <w:sz w:val="15"/>
            </w:rPr>
            <w:t>1304 Sandvika</w:t>
          </w:r>
        </w:p>
        <w:p w14:paraId="1FE61803" w14:textId="77777777" w:rsidR="008B79A8" w:rsidRDefault="008B79A8">
          <w:pPr>
            <w:rPr>
              <w:rFonts w:ascii="Helvetica" w:hAnsi="Helvetica"/>
              <w:sz w:val="15"/>
            </w:rPr>
          </w:pPr>
          <w:r>
            <w:rPr>
              <w:rFonts w:ascii="Helvetica" w:hAnsi="Helvetica"/>
              <w:sz w:val="15"/>
            </w:rPr>
            <w:t xml:space="preserve">E-post: </w:t>
          </w:r>
        </w:p>
        <w:p w14:paraId="5933FEEF" w14:textId="77777777" w:rsidR="008B79A8" w:rsidRDefault="008B79A8">
          <w:pPr>
            <w:rPr>
              <w:rFonts w:ascii="Helvetica" w:hAnsi="Helvetica"/>
              <w:sz w:val="15"/>
            </w:rPr>
          </w:pPr>
        </w:p>
      </w:tc>
      <w:tc>
        <w:tcPr>
          <w:tcW w:w="1984" w:type="dxa"/>
          <w:tcBorders>
            <w:left w:val="single" w:sz="4" w:space="0" w:color="auto"/>
          </w:tcBorders>
        </w:tcPr>
        <w:p w14:paraId="3AC7FA7B" w14:textId="77777777" w:rsidR="008B79A8" w:rsidRDefault="008B79A8">
          <w:pPr>
            <w:rPr>
              <w:rFonts w:ascii="Helvetica" w:hAnsi="Helvetica"/>
              <w:sz w:val="15"/>
            </w:rPr>
          </w:pPr>
          <w:r>
            <w:rPr>
              <w:rFonts w:ascii="Helvetica" w:hAnsi="Helvetica"/>
              <w:sz w:val="15"/>
            </w:rPr>
            <w:t xml:space="preserve">Org. nr: </w:t>
          </w:r>
        </w:p>
        <w:p w14:paraId="24E10A7D" w14:textId="77777777" w:rsidR="008B79A8" w:rsidRDefault="008B79A8">
          <w:pPr>
            <w:rPr>
              <w:rFonts w:ascii="Helvetica" w:hAnsi="Helvetica"/>
              <w:sz w:val="15"/>
            </w:rPr>
          </w:pPr>
          <w:r>
            <w:rPr>
              <w:rFonts w:ascii="Helvetica" w:hAnsi="Helvetica"/>
              <w:sz w:val="15"/>
            </w:rPr>
            <w:t xml:space="preserve">Bank: </w:t>
          </w:r>
        </w:p>
        <w:p w14:paraId="685C3406" w14:textId="77777777" w:rsidR="008B79A8" w:rsidRDefault="008B79A8">
          <w:pPr>
            <w:rPr>
              <w:rFonts w:ascii="Helvetica" w:hAnsi="Helvetica"/>
              <w:sz w:val="15"/>
            </w:rPr>
          </w:pPr>
          <w:r>
            <w:rPr>
              <w:rFonts w:ascii="Helvetica" w:hAnsi="Helvetica"/>
              <w:sz w:val="15"/>
            </w:rPr>
            <w:t xml:space="preserve">Telefon: </w:t>
          </w:r>
          <w:sdt>
            <w:sdtPr>
              <w:rPr>
                <w:rFonts w:ascii="Helvetica" w:hAnsi="Helvetica"/>
                <w:sz w:val="15"/>
              </w:rPr>
              <w:alias w:val="Sse_Tlf"/>
              <w:tag w:val="Sse_Tlf"/>
              <w:id w:val="92118051"/>
              <w:lock w:val="sdtLocked"/>
              <w:dataBinding w:xpath="/document/footer/Sse_Tlf" w:storeItemID="{CE31725A-D193-4E10-BAA5-BDFE46507D8B}"/>
              <w:text/>
            </w:sdtPr>
            <w:sdtEndPr/>
            <w:sdtContent>
              <w:bookmarkStart w:id="8" w:name="Sse_Tlf"/>
              <w:r>
                <w:rPr>
                  <w:rFonts w:ascii="Helvetica" w:hAnsi="Helvetica"/>
                  <w:sz w:val="15"/>
                </w:rPr>
                <w:t>67 50 40 52</w:t>
              </w:r>
            </w:sdtContent>
          </w:sdt>
          <w:bookmarkEnd w:id="8"/>
          <w:r>
            <w:rPr>
              <w:rFonts w:ascii="Helvetica" w:hAnsi="Helvetica"/>
              <w:sz w:val="15"/>
            </w:rPr>
            <w:t xml:space="preserve"> </w:t>
          </w:r>
        </w:p>
        <w:p w14:paraId="3444C97C" w14:textId="77777777" w:rsidR="008B79A8" w:rsidRDefault="008B79A8">
          <w:pPr>
            <w:rPr>
              <w:rFonts w:ascii="Helvetica" w:hAnsi="Helvetica"/>
              <w:sz w:val="15"/>
            </w:rPr>
          </w:pPr>
          <w:r>
            <w:rPr>
              <w:rFonts w:ascii="Helvetica" w:hAnsi="Helvetica"/>
              <w:sz w:val="15"/>
            </w:rPr>
            <w:t xml:space="preserve">Faks: </w:t>
          </w:r>
          <w:sdt>
            <w:sdtPr>
              <w:rPr>
                <w:rFonts w:ascii="Helvetica" w:hAnsi="Helvetica"/>
                <w:sz w:val="15"/>
              </w:rPr>
              <w:alias w:val="Sse_Fax"/>
              <w:tag w:val="Sse_Fax"/>
              <w:id w:val="59790289"/>
              <w:lock w:val="sdtLocked"/>
              <w:dataBinding w:xpath="/document/footer/Sse_Fax" w:storeItemID="{CE31725A-D193-4E10-BAA5-BDFE46507D8B}"/>
              <w:text/>
            </w:sdtPr>
            <w:sdtEndPr/>
            <w:sdtContent>
              <w:bookmarkStart w:id="9" w:name="Sse_Fax"/>
              <w:r>
                <w:rPr>
                  <w:rFonts w:ascii="Helvetica" w:hAnsi="Helvetica"/>
                  <w:sz w:val="15"/>
                </w:rPr>
                <w:t>67 50 42 01</w:t>
              </w:r>
            </w:sdtContent>
          </w:sdt>
          <w:bookmarkEnd w:id="9"/>
        </w:p>
      </w:tc>
      <w:tc>
        <w:tcPr>
          <w:tcW w:w="1629" w:type="dxa"/>
        </w:tcPr>
        <w:p w14:paraId="4DF264D3" w14:textId="77777777" w:rsidR="008B79A8" w:rsidRDefault="008B79A8">
          <w:pPr>
            <w:rPr>
              <w:rFonts w:ascii="Helvetica" w:hAnsi="Helvetica"/>
              <w:sz w:val="15"/>
            </w:rPr>
          </w:pPr>
        </w:p>
      </w:tc>
    </w:tr>
  </w:tbl>
  <w:p w14:paraId="58D3FD14" w14:textId="77777777" w:rsidR="008B79A8" w:rsidRDefault="008B79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2E722" w14:textId="77777777" w:rsidR="007927D4" w:rsidRDefault="007927D4">
      <w:r>
        <w:separator/>
      </w:r>
    </w:p>
  </w:footnote>
  <w:footnote w:type="continuationSeparator" w:id="0">
    <w:p w14:paraId="05DDAA58" w14:textId="77777777" w:rsidR="007927D4" w:rsidRDefault="00792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431DC" w14:textId="77777777" w:rsidR="006871B3" w:rsidRDefault="006871B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62E3E" w14:textId="77777777" w:rsidR="006871B3" w:rsidRDefault="006871B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8647"/>
    </w:tblGrid>
    <w:tr w:rsidR="000C2961" w14:paraId="32F80CD1" w14:textId="77777777" w:rsidTr="003525AB">
      <w:tc>
        <w:tcPr>
          <w:tcW w:w="8647" w:type="dxa"/>
          <w:hideMark/>
        </w:tcPr>
        <w:p w14:paraId="35F27ED2" w14:textId="77777777" w:rsidR="000C2961" w:rsidRDefault="000C2961" w:rsidP="000C2961">
          <w:pPr>
            <w:jc w:val="right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2EB69F7" wp14:editId="3C4CEA5E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3" name="Bild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bookmarkStart w:id="1" w:name="_Hlt81811456"/>
          <w:bookmarkEnd w:id="1"/>
          <w:r>
            <w:rPr>
              <w:sz w:val="42"/>
            </w:rPr>
            <w:t>BÆRUM KOMMUNE</w:t>
          </w:r>
        </w:p>
      </w:tc>
    </w:tr>
    <w:tr w:rsidR="000C2961" w14:paraId="1E86664C" w14:textId="77777777" w:rsidTr="003525AB">
      <w:tc>
        <w:tcPr>
          <w:tcW w:w="8647" w:type="dxa"/>
          <w:hideMark/>
        </w:tcPr>
        <w:p w14:paraId="71106F30" w14:textId="77777777" w:rsidR="000C2961" w:rsidRDefault="007927D4" w:rsidP="000C2961">
          <w:pPr>
            <w:pStyle w:val="Websak9"/>
          </w:pPr>
          <w:sdt>
            <w:sdtPr>
              <w:rPr>
                <w:noProof/>
              </w:rPr>
              <w:alias w:val="Soa_Navn"/>
              <w:tag w:val="Soa_Navn"/>
              <w:id w:val="21470764"/>
              <w:dataBinding w:xpath="/document/header/Soa_Navn" w:storeItemID="{CE31725A-D193-4E10-BAA5-BDFE46507D8B}"/>
              <w:text/>
            </w:sdtPr>
            <w:sdtEndPr/>
            <w:sdtContent>
              <w:bookmarkStart w:id="2" w:name="Soa_Navn"/>
              <w:r w:rsidR="000C2961">
                <w:rPr>
                  <w:noProof/>
                </w:rPr>
                <w:t>Anskaffelser</w:t>
              </w:r>
            </w:sdtContent>
          </w:sdt>
          <w:bookmarkEnd w:id="2"/>
        </w:p>
      </w:tc>
    </w:tr>
  </w:tbl>
  <w:p w14:paraId="250F2DC7" w14:textId="77777777" w:rsidR="008B79A8" w:rsidRDefault="008B79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001E03"/>
    <w:multiLevelType w:val="multilevel"/>
    <w:tmpl w:val="306C0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4676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F1B"/>
    <w:rsid w:val="000C2961"/>
    <w:rsid w:val="00100678"/>
    <w:rsid w:val="00137B3F"/>
    <w:rsid w:val="0015251D"/>
    <w:rsid w:val="00212B46"/>
    <w:rsid w:val="0027481D"/>
    <w:rsid w:val="002D7F1B"/>
    <w:rsid w:val="00394FF9"/>
    <w:rsid w:val="003F10F4"/>
    <w:rsid w:val="00424FE7"/>
    <w:rsid w:val="0050520A"/>
    <w:rsid w:val="005948EB"/>
    <w:rsid w:val="005D15E2"/>
    <w:rsid w:val="00604D39"/>
    <w:rsid w:val="00605FD2"/>
    <w:rsid w:val="006871B3"/>
    <w:rsid w:val="00696E22"/>
    <w:rsid w:val="006D0133"/>
    <w:rsid w:val="007927D4"/>
    <w:rsid w:val="00797706"/>
    <w:rsid w:val="007E634E"/>
    <w:rsid w:val="008B79A8"/>
    <w:rsid w:val="008C1D3D"/>
    <w:rsid w:val="00946AAA"/>
    <w:rsid w:val="009E209F"/>
    <w:rsid w:val="00A44D40"/>
    <w:rsid w:val="00AE388B"/>
    <w:rsid w:val="00BF37C5"/>
    <w:rsid w:val="00C44E29"/>
    <w:rsid w:val="00CD3A64"/>
    <w:rsid w:val="00D373CF"/>
    <w:rsid w:val="00D55C82"/>
    <w:rsid w:val="00D805DF"/>
    <w:rsid w:val="00D93756"/>
    <w:rsid w:val="00DC5469"/>
    <w:rsid w:val="00DD52FD"/>
    <w:rsid w:val="00E5585A"/>
    <w:rsid w:val="00E652B4"/>
    <w:rsid w:val="00E851E4"/>
    <w:rsid w:val="00EC0C69"/>
    <w:rsid w:val="00EF76C4"/>
    <w:rsid w:val="00F0275B"/>
    <w:rsid w:val="00F034CC"/>
    <w:rsid w:val="00F07684"/>
    <w:rsid w:val="00F4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47C0D3"/>
  <w15:docId w15:val="{FFA1AC28-AFA9-47D0-9BD7-C60EEC4B4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anavn">
    <w:name w:val="Websak anavn"/>
    <w:basedOn w:val="Normal"/>
    <w:pPr>
      <w:jc w:val="right"/>
    </w:pPr>
    <w:rPr>
      <w:rFonts w:ascii="Arial" w:hAnsi="Arial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table" w:styleId="Tabellrutenett">
    <w:name w:val="Table Grid"/>
    <w:basedOn w:val="Vanligtabell"/>
    <w:rsid w:val="00D805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DC546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DC54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5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torsv\AppData\Roaming\Acos%20AS\Acos_WebSak_Fokus_GUI\astorsv\Temp\t_202606080859466705\21.%20Sp&#248;rsm&#229;l%20og%20svar%20%5b888%5d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>
  <properties>
    <language/>
    <mutualMergeSupport>False</mutualMergeSupport>
    <språkKode/>
    <showHiddenMark>False</showHiddenMark>
    <docs>
      <doc>
        <sdm_sdfid/>
        <sdm_watermark/>
      </doc>
    </docs>
    <websakInfo>
      <fletteDato>11.06.2026</fletteDato>
      <sakid>2020176440</sakid>
      <jpid>2021723835</jpid>
      <filUnique>13553840</filUnique>
      <filChecksumFørFlett>YGFi4rgC2cP/fdhFmfjQAw==</filChecksumFørFlett>
      <erHoveddokument>True</erHoveddokument>
      <tekstMal>21. Spørsmål og svar [888]</tekstMal>
      <dcTitle>Spørsmål og svar</dcTitle>
    </websakInfo>
    <sdm_dummy/>
    <templateURI>docx</templateURI>
    <mergeMode>MergeOne</mergeMode>
  </properties>
  <body>
    <sas_arkivsakid>26/8927</sas_arkivsakid>
  </body>
  <footer>
    <Sse_Postnr>1304</Sse_Postnr>
    <Sse_Adr>Arnold Haukelands Plass 10</Sse_Adr>
    <Sse_Poststed>SANDVIKA</Sse_Poststed>
    <Sse_Adr2> </Sse_Adr2>
    <Sse_Fax>67 50 42 01</Sse_Fax>
    <Sse_Tlf>67 50 40 52</Sse_Tlf>
  </footer>
  <header>
    <Soa_Navn>Anskaffelser</Soa_Navn>
  </header>
</document>
</file>

<file path=customXml/itemProps1.xml><?xml version="1.0" encoding="utf-8"?>
<ds:datastoreItem xmlns:ds="http://schemas.openxmlformats.org/officeDocument/2006/customXml" ds:itemID="{CE31725A-D193-4E10-BAA5-BDFE46507D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Spørsmål og svar [888]</Template>
  <TotalTime>1258</TotalTime>
  <Pages>2</Pages>
  <Words>393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2476</CharactersWithSpaces>
  <SharedDoc>false</SharedDoc>
  <HLinks>
    <vt:vector size="12" baseType="variant">
      <vt:variant>
        <vt:i4>6684754</vt:i4>
      </vt:variant>
      <vt:variant>
        <vt:i4>-1</vt:i4>
      </vt:variant>
      <vt:variant>
        <vt:i4>2054</vt:i4>
      </vt:variant>
      <vt:variant>
        <vt:i4>4</vt:i4>
      </vt:variant>
      <vt:variant>
        <vt:lpwstr/>
      </vt:variant>
      <vt:variant>
        <vt:lpwstr>bm_Logo</vt:lpwstr>
      </vt:variant>
      <vt:variant>
        <vt:i4>1769513</vt:i4>
      </vt:variant>
      <vt:variant>
        <vt:i4>-1</vt:i4>
      </vt:variant>
      <vt:variant>
        <vt:i4>2057</vt:i4>
      </vt:variant>
      <vt:variant>
        <vt:i4>4</vt:i4>
      </vt:variant>
      <vt:variant>
        <vt:lpwstr/>
      </vt:variant>
      <vt:variant>
        <vt:lpwstr>bm_Profil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Spørsmål og svar</dc:title>
  <dc:subject/>
  <dc:creator>Daniel Heggen Haugen</dc:creator>
  <cp:keywords/>
  <cp:lastModifiedBy>Anne Storsveen</cp:lastModifiedBy>
  <cp:revision>9</cp:revision>
  <cp:lastPrinted>2005-11-16T07:17:00Z</cp:lastPrinted>
  <dcterms:created xsi:type="dcterms:W3CDTF">2023-02-21T09:07:00Z</dcterms:created>
  <dcterms:modified xsi:type="dcterms:W3CDTF">2026-06-12T08:06:00Z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2022-08-12T11:42:58Z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42aed561-4adf-4b3d-aadf-00007e8aa712</vt:lpwstr>
  </property>
  <property fmtid="{D5CDD505-2E9C-101B-9397-08002B2CF9AE}" pid="8" name="MSIP_Label_593ecc0f-ccb9-4361-8333-eab9c279fcaa_ContentBits">
    <vt:lpwstr>0</vt:lpwstr>
  </property>
</Properties>
</file>